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77A" w:rsidRDefault="00FE077A" w:rsidP="007D5207">
      <w:pPr>
        <w:pStyle w:val="NoSpacing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>Муниципальное  бюджетное общеобразовательное  учреждение</w:t>
      </w: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>«Центр образования – средняя школа № 22»</w:t>
      </w: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>Старооскольского городского округа</w:t>
      </w: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</w:p>
    <w:p w:rsidR="00FE077A" w:rsidRPr="008673F6" w:rsidRDefault="00FE077A" w:rsidP="008673F6">
      <w:pPr>
        <w:pStyle w:val="NoSpacing1"/>
        <w:jc w:val="center"/>
        <w:rPr>
          <w:rFonts w:ascii="Times New Roman" w:hAnsi="Times New Roman"/>
          <w:sz w:val="28"/>
          <w:szCs w:val="28"/>
        </w:rPr>
      </w:pPr>
    </w:p>
    <w:p w:rsidR="00FE077A" w:rsidRPr="008673F6" w:rsidRDefault="00FE077A" w:rsidP="008673F6">
      <w:pPr>
        <w:pStyle w:val="NoSpacing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E077A" w:rsidRPr="008673F6" w:rsidRDefault="00FE077A" w:rsidP="008673F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</w:t>
      </w:r>
      <w:r w:rsidRPr="008673F6">
        <w:rPr>
          <w:rFonts w:ascii="Times New Roman" w:hAnsi="Times New Roman"/>
          <w:b/>
          <w:sz w:val="28"/>
          <w:szCs w:val="28"/>
        </w:rPr>
        <w:t>итературн</w:t>
      </w:r>
      <w:r>
        <w:rPr>
          <w:rFonts w:ascii="Times New Roman" w:hAnsi="Times New Roman"/>
          <w:b/>
          <w:sz w:val="28"/>
          <w:szCs w:val="28"/>
        </w:rPr>
        <w:t xml:space="preserve">о- музыкальная </w:t>
      </w:r>
      <w:r w:rsidRPr="008673F6">
        <w:rPr>
          <w:rFonts w:ascii="Times New Roman" w:hAnsi="Times New Roman"/>
          <w:b/>
          <w:sz w:val="28"/>
          <w:szCs w:val="28"/>
        </w:rPr>
        <w:t xml:space="preserve"> композиция – «Дети войны»</w:t>
      </w:r>
    </w:p>
    <w:p w:rsidR="00FE077A" w:rsidRPr="008673F6" w:rsidRDefault="00FE077A" w:rsidP="004B2E41">
      <w:pPr>
        <w:pStyle w:val="NoSpacing"/>
        <w:rPr>
          <w:rFonts w:ascii="Times New Roman" w:hAnsi="Times New Roman"/>
          <w:b/>
          <w:i/>
          <w:sz w:val="28"/>
          <w:szCs w:val="28"/>
        </w:rPr>
      </w:pPr>
    </w:p>
    <w:p w:rsidR="00FE077A" w:rsidRPr="008673F6" w:rsidRDefault="00FE077A" w:rsidP="004B2E41">
      <w:pPr>
        <w:pStyle w:val="NoSpacing"/>
        <w:rPr>
          <w:rFonts w:ascii="Times New Roman" w:hAnsi="Times New Roman"/>
          <w:b/>
          <w:i/>
          <w:sz w:val="28"/>
          <w:szCs w:val="28"/>
        </w:rPr>
      </w:pPr>
    </w:p>
    <w:p w:rsidR="00FE077A" w:rsidRPr="008673F6" w:rsidRDefault="00FE077A" w:rsidP="00335F8B">
      <w:pPr>
        <w:shd w:val="clear" w:color="auto" w:fill="FFFFFF"/>
        <w:ind w:firstLine="42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AB0852">
        <w:rPr>
          <w:rFonts w:ascii="Times New Roman" w:hAnsi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311.25pt;height:233.25pt;visibility:visible">
            <v:imagedata r:id="rId7" o:title=""/>
          </v:shape>
        </w:pict>
      </w:r>
    </w:p>
    <w:p w:rsidR="00FE077A" w:rsidRPr="008673F6" w:rsidRDefault="00FE077A" w:rsidP="00A40896">
      <w:pPr>
        <w:shd w:val="clear" w:color="auto" w:fill="FFFFFF"/>
        <w:ind w:firstLine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hyperlink r:id="rId8" w:history="1">
        <w:r w:rsidRPr="002778C4">
          <w:rPr>
            <w:rStyle w:val="Hyperlink"/>
            <w:rFonts w:ascii="Times New Roman" w:hAnsi="Times New Roman"/>
            <w:sz w:val="28"/>
            <w:szCs w:val="28"/>
          </w:rPr>
          <w:t>https://cloud.mail.ru/public/pxnv/rEcwoQdTz</w:t>
        </w:r>
      </w:hyperlink>
    </w:p>
    <w:p w:rsidR="00FE077A" w:rsidRPr="008673F6" w:rsidRDefault="00FE077A" w:rsidP="008673F6">
      <w:pPr>
        <w:shd w:val="clear" w:color="auto" w:fill="FFFFFF"/>
        <w:ind w:firstLine="426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FE077A" w:rsidRPr="008673F6" w:rsidRDefault="00FE077A" w:rsidP="00510330">
      <w:pPr>
        <w:shd w:val="clear" w:color="auto" w:fill="FFFFFF"/>
        <w:ind w:firstLine="426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Гребенкина Елена Анатольевна                                      </w:t>
      </w:r>
    </w:p>
    <w:p w:rsidR="00FE077A" w:rsidRPr="008673F6" w:rsidRDefault="00FE077A" w:rsidP="008673F6">
      <w:pPr>
        <w:shd w:val="clear" w:color="auto" w:fill="FFFFFF"/>
        <w:ind w:firstLine="42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учитель</w:t>
      </w:r>
      <w:r w:rsidRPr="008673F6">
        <w:rPr>
          <w:rFonts w:ascii="Times New Roman" w:hAnsi="Times New Roman"/>
          <w:bCs/>
          <w:color w:val="000000"/>
          <w:sz w:val="28"/>
          <w:szCs w:val="28"/>
        </w:rPr>
        <w:t xml:space="preserve"> начальных классов </w:t>
      </w:r>
    </w:p>
    <w:p w:rsidR="00FE077A" w:rsidRPr="008673F6" w:rsidRDefault="00FE077A" w:rsidP="008673F6">
      <w:pPr>
        <w:shd w:val="clear" w:color="auto" w:fill="FFFFFF"/>
        <w:ind w:firstLine="426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FE077A" w:rsidRPr="008673F6" w:rsidRDefault="00FE077A" w:rsidP="008673F6">
      <w:pPr>
        <w:shd w:val="clear" w:color="auto" w:fill="FFFFFF"/>
        <w:ind w:firstLine="426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FE077A" w:rsidRPr="008673F6" w:rsidRDefault="00FE077A" w:rsidP="008673F6">
      <w:pPr>
        <w:shd w:val="clear" w:color="auto" w:fill="FFFFFF"/>
        <w:ind w:firstLine="42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2022</w:t>
      </w:r>
      <w:r w:rsidRPr="008673F6">
        <w:rPr>
          <w:rFonts w:ascii="Times New Roman" w:hAnsi="Times New Roman"/>
          <w:bCs/>
          <w:color w:val="000000"/>
          <w:sz w:val="28"/>
          <w:szCs w:val="28"/>
        </w:rPr>
        <w:t>г.</w:t>
      </w:r>
    </w:p>
    <w:p w:rsidR="00FE077A" w:rsidRDefault="00FE077A" w:rsidP="008673F6">
      <w:pPr>
        <w:pStyle w:val="NoSpacing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FE077A" w:rsidRDefault="00FE077A" w:rsidP="008673F6">
      <w:pPr>
        <w:pStyle w:val="NoSpacing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FE077A" w:rsidRPr="007D5207" w:rsidRDefault="00FE077A" w:rsidP="004B2E41">
      <w:pPr>
        <w:pStyle w:val="NoSpacing"/>
        <w:rPr>
          <w:rFonts w:ascii="Times New Roman" w:hAnsi="Times New Roman"/>
          <w:b/>
          <w:i/>
          <w:sz w:val="28"/>
          <w:szCs w:val="28"/>
        </w:rPr>
      </w:pPr>
    </w:p>
    <w:p w:rsidR="00FE077A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3F6">
        <w:rPr>
          <w:rFonts w:ascii="Times New Roman" w:hAnsi="Times New Roman"/>
          <w:b/>
          <w:sz w:val="28"/>
          <w:szCs w:val="28"/>
        </w:rPr>
        <w:t>Литературно- музыкальная  композиция – «Дети войны</w:t>
      </w:r>
      <w:r>
        <w:rPr>
          <w:rFonts w:ascii="Times New Roman" w:hAnsi="Times New Roman"/>
          <w:b/>
          <w:sz w:val="28"/>
          <w:szCs w:val="28"/>
        </w:rPr>
        <w:t>»</w:t>
      </w:r>
      <w:r w:rsidRPr="00335F8B">
        <w:t xml:space="preserve"> </w:t>
      </w: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167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Pr="00335F8B">
        <w:rPr>
          <w:color w:val="000000"/>
          <w:sz w:val="28"/>
          <w:szCs w:val="28"/>
        </w:rPr>
        <w:t>Методическая разработка сценария литературно-музыкальной композиции</w:t>
      </w:r>
      <w:r>
        <w:rPr>
          <w:color w:val="000000"/>
          <w:sz w:val="28"/>
          <w:szCs w:val="28"/>
        </w:rPr>
        <w:t xml:space="preserve">, посвящённой празднованию </w:t>
      </w:r>
      <w:r w:rsidRPr="00335F8B">
        <w:rPr>
          <w:color w:val="000000"/>
          <w:sz w:val="28"/>
          <w:szCs w:val="28"/>
        </w:rPr>
        <w:t xml:space="preserve"> Дня Победы, подготовлена в помощь классным руководителям</w:t>
      </w:r>
      <w:r>
        <w:rPr>
          <w:color w:val="000000"/>
          <w:sz w:val="28"/>
          <w:szCs w:val="28"/>
        </w:rPr>
        <w:t xml:space="preserve"> </w:t>
      </w:r>
      <w:r w:rsidRPr="00335F8B">
        <w:rPr>
          <w:color w:val="000000"/>
          <w:sz w:val="28"/>
          <w:szCs w:val="28"/>
        </w:rPr>
        <w:t xml:space="preserve">1- 4 классов при проведении открытых внеклассных мероприятий по данной теме. Данная разработка включает цели и задачи мероприятия, презентацию и сценарий. Литературно-музыкальная композиция поможет учащимся  понять, во имя чего совершались подвиги, переносились неимоверные тяготы и лишения во время войны. Об этом необходимо рассказывать подрастающему поколению с целью воспитания моральных качеств, соответствующих облику достойного гражданина. Воспитание чувства патриотизма, активной гражданской позиции, сопричастности к героической истории России, её культурному наследию, готовность служить Отечеству становятся наиболее актуальными </w:t>
      </w:r>
      <w:r>
        <w:rPr>
          <w:color w:val="000000"/>
          <w:sz w:val="28"/>
          <w:szCs w:val="28"/>
        </w:rPr>
        <w:t xml:space="preserve">накануне празднования </w:t>
      </w:r>
      <w:r w:rsidRPr="00335F8B">
        <w:rPr>
          <w:color w:val="000000"/>
          <w:sz w:val="28"/>
          <w:szCs w:val="28"/>
        </w:rPr>
        <w:t>Дня Победы в Великой Отечественной войне. История России во время войны знает тысячи имён героев, отдавших жизнь за свою Родину. Напомнить о них – главная задача данной методической разработки.</w:t>
      </w: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335F8B">
        <w:rPr>
          <w:b/>
          <w:bCs/>
          <w:color w:val="000000"/>
          <w:sz w:val="28"/>
          <w:szCs w:val="28"/>
        </w:rPr>
        <w:t>ЦЕЛИ</w:t>
      </w:r>
      <w:r w:rsidRPr="00335F8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35F8B">
        <w:rPr>
          <w:b/>
          <w:bCs/>
          <w:color w:val="000000"/>
          <w:sz w:val="28"/>
          <w:szCs w:val="28"/>
        </w:rPr>
        <w:t>ЛИТЕРАТУРНО-МУЗЫКАЛЬНОЙ КОМПОЗИЦИИ:</w:t>
      </w:r>
    </w:p>
    <w:p w:rsidR="00FE077A" w:rsidRPr="00335F8B" w:rsidRDefault="00FE077A" w:rsidP="00335F8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Мотивация учащихся  к изучению истории и культуры родного  края.</w:t>
      </w:r>
    </w:p>
    <w:p w:rsidR="00FE077A" w:rsidRPr="00335F8B" w:rsidRDefault="00FE077A" w:rsidP="00335F8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Развитие художественной самодеятельности школьников.</w:t>
      </w:r>
    </w:p>
    <w:p w:rsidR="00FE077A" w:rsidRPr="00335F8B" w:rsidRDefault="00FE077A" w:rsidP="00335F8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Воспитание чувства гордости за свою страну, малую родину, семью и ответственность за свои поступки.</w:t>
      </w:r>
    </w:p>
    <w:p w:rsidR="00FE077A" w:rsidRPr="00335F8B" w:rsidRDefault="00FE077A" w:rsidP="00335F8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Способствование патриотическому, гражданственному воспитанию  учащихся путем исполнения песен и стихотворений, посвящённых теме Родины, Великой Отечественной войны, подвига советского народа.</w:t>
      </w:r>
    </w:p>
    <w:p w:rsidR="00FE077A" w:rsidRPr="00335F8B" w:rsidRDefault="00FE077A" w:rsidP="00335F8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Содействие творческому росту талантливых детей</w:t>
      </w:r>
    </w:p>
    <w:p w:rsidR="00FE077A" w:rsidRPr="00335F8B" w:rsidRDefault="00FE077A" w:rsidP="00335F8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Воспитание ответственности, потребности личного участия в мероприятиях, посвященных празднованию памятных дат.</w:t>
      </w:r>
    </w:p>
    <w:p w:rsidR="00FE077A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FE077A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335F8B">
        <w:rPr>
          <w:b/>
          <w:bCs/>
          <w:color w:val="000000"/>
          <w:sz w:val="28"/>
          <w:szCs w:val="28"/>
        </w:rPr>
        <w:t>ЗАДАЧИ</w:t>
      </w:r>
      <w:r w:rsidRPr="00335F8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35F8B">
        <w:rPr>
          <w:b/>
          <w:bCs/>
          <w:color w:val="000000"/>
          <w:sz w:val="28"/>
          <w:szCs w:val="28"/>
        </w:rPr>
        <w:t>ЛИТЕРАТУРНО-МУЗЫКАЛЬНОЙ КОМПОЗИЦИИ:</w:t>
      </w: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- развитие гражданского самосознания и критического мышления студентов;</w:t>
      </w: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- формирование нравственных ценностей на примерах героической истории страны, родного края,  лучших образцов поэзии, музыки, песенного творчества;</w:t>
      </w: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- создание необходимых условий для поддержания одаренных детей, в том числе развитию их творческих способностей и музыкального вкуса;</w:t>
      </w: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- развитие у учащихся чувства патриотизма и любви к своей Родине, родному краю.</w:t>
      </w:r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b/>
          <w:bCs/>
          <w:color w:val="000000"/>
          <w:sz w:val="28"/>
          <w:szCs w:val="28"/>
        </w:rPr>
        <w:t>ОБОРУДОВАНИЕ:</w:t>
      </w:r>
    </w:p>
    <w:p w:rsidR="00FE077A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 xml:space="preserve">мультимедийная установка, </w:t>
      </w:r>
      <w:r>
        <w:rPr>
          <w:color w:val="000000"/>
          <w:sz w:val="28"/>
          <w:szCs w:val="28"/>
        </w:rPr>
        <w:t>музыкальное оформление (пес</w:t>
      </w:r>
      <w:r w:rsidRPr="00335F8B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 w:rsidRPr="00335F8B">
        <w:rPr>
          <w:color w:val="000000"/>
          <w:sz w:val="28"/>
          <w:szCs w:val="28"/>
        </w:rPr>
        <w:t xml:space="preserve"> периода Великой Отечественной войны,</w:t>
      </w:r>
      <w:r>
        <w:rPr>
          <w:color w:val="000000"/>
          <w:sz w:val="28"/>
          <w:szCs w:val="28"/>
        </w:rPr>
        <w:t xml:space="preserve"> фоновая музыка),</w:t>
      </w:r>
      <w:r w:rsidRPr="00E32AB9">
        <w:rPr>
          <w:color w:val="000000"/>
          <w:sz w:val="28"/>
          <w:szCs w:val="28"/>
        </w:rPr>
        <w:t xml:space="preserve"> </w:t>
      </w:r>
      <w:hyperlink r:id="rId9" w:history="1">
        <w:r w:rsidRPr="002778C4">
          <w:rPr>
            <w:rStyle w:val="Hyperlink"/>
            <w:sz w:val="28"/>
            <w:szCs w:val="28"/>
          </w:rPr>
          <w:t>https://cloud.mail.ru/public/NDbj/ypUsuRcDk</w:t>
        </w:r>
      </w:hyperlink>
    </w:p>
    <w:p w:rsidR="00FE077A" w:rsidRPr="00E32AB9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FE077A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5F8B">
        <w:rPr>
          <w:color w:val="000000"/>
          <w:sz w:val="28"/>
          <w:szCs w:val="28"/>
        </w:rPr>
        <w:t>презентация</w:t>
      </w:r>
      <w:r>
        <w:rPr>
          <w:color w:val="000000"/>
          <w:sz w:val="28"/>
          <w:szCs w:val="28"/>
        </w:rPr>
        <w:t xml:space="preserve">, </w:t>
      </w:r>
      <w:hyperlink r:id="rId10" w:history="1">
        <w:r w:rsidRPr="002778C4">
          <w:rPr>
            <w:rStyle w:val="Hyperlink"/>
            <w:sz w:val="28"/>
            <w:szCs w:val="28"/>
          </w:rPr>
          <w:t>https://cloud.mail.ru/public/abRh/xyDYSy4rX</w:t>
        </w:r>
      </w:hyperlink>
    </w:p>
    <w:p w:rsidR="00FE077A" w:rsidRPr="00335F8B" w:rsidRDefault="00FE077A" w:rsidP="00335F8B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военная атрибутика у детей: шинели, автоматы, шары, флажки, цветы, штендеры</w:t>
      </w:r>
    </w:p>
    <w:p w:rsidR="00FE077A" w:rsidRPr="008673F6" w:rsidRDefault="00FE077A" w:rsidP="00335F8B">
      <w:pPr>
        <w:pStyle w:val="NoSpacing"/>
        <w:spacing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FE077A" w:rsidRPr="002E1C3A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E1C3A">
        <w:rPr>
          <w:rFonts w:ascii="Times New Roman" w:hAnsi="Times New Roman"/>
          <w:b/>
          <w:i/>
          <w:sz w:val="28"/>
          <w:szCs w:val="28"/>
        </w:rPr>
        <w:t xml:space="preserve"> (На сцене на скамейке сидят несколько детей)</w:t>
      </w:r>
    </w:p>
    <w:p w:rsidR="00FE077A" w:rsidRPr="002E1C3A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E1C3A">
        <w:rPr>
          <w:rFonts w:ascii="Times New Roman" w:hAnsi="Times New Roman"/>
          <w:b/>
          <w:i/>
          <w:sz w:val="28"/>
          <w:szCs w:val="28"/>
        </w:rPr>
        <w:t>(Тихо звучит мелодия «Птички», 1)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sz w:val="28"/>
          <w:szCs w:val="28"/>
          <w:u w:val="single"/>
        </w:rPr>
        <w:t>Ведущий</w:t>
      </w:r>
      <w:r w:rsidRPr="008673F6">
        <w:rPr>
          <w:rFonts w:ascii="Times New Roman" w:hAnsi="Times New Roman"/>
          <w:sz w:val="28"/>
          <w:szCs w:val="28"/>
        </w:rPr>
        <w:t xml:space="preserve">  </w:t>
      </w:r>
      <w:r w:rsidRPr="008673F6">
        <w:rPr>
          <w:rFonts w:ascii="Times New Roman" w:hAnsi="Times New Roman"/>
          <w:i/>
          <w:sz w:val="28"/>
          <w:szCs w:val="28"/>
        </w:rPr>
        <w:t>(Читает за сценой):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>Кто на лавочке сидел, кто на улицу глядел,</w:t>
      </w:r>
      <w:r w:rsidRPr="008673F6">
        <w:rPr>
          <w:rFonts w:ascii="Times New Roman" w:hAnsi="Times New Roman"/>
          <w:sz w:val="28"/>
          <w:szCs w:val="28"/>
        </w:rPr>
        <w:br/>
        <w:t>Рома пел, Борис молчал, а Андрей ногой качал.</w:t>
      </w:r>
      <w:r w:rsidRPr="008673F6">
        <w:rPr>
          <w:rFonts w:ascii="Times New Roman" w:hAnsi="Times New Roman"/>
          <w:sz w:val="28"/>
          <w:szCs w:val="28"/>
        </w:rPr>
        <w:br/>
        <w:t>Дело было вечером, делать было нечего.</w:t>
      </w:r>
      <w:r w:rsidRPr="008673F6">
        <w:rPr>
          <w:rFonts w:ascii="Times New Roman" w:hAnsi="Times New Roman"/>
          <w:sz w:val="28"/>
          <w:szCs w:val="28"/>
        </w:rPr>
        <w:br/>
        <w:t>Галка села на заборе, кот забрался на чердак,</w:t>
      </w:r>
      <w:r w:rsidRPr="008673F6">
        <w:rPr>
          <w:rFonts w:ascii="Times New Roman" w:hAnsi="Times New Roman"/>
          <w:sz w:val="28"/>
          <w:szCs w:val="28"/>
        </w:rPr>
        <w:br/>
        <w:t>Тут сказал ребятам Боря просто так: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673F6">
        <w:rPr>
          <w:rFonts w:ascii="Times New Roman" w:hAnsi="Times New Roman"/>
          <w:b/>
          <w:i/>
          <w:sz w:val="28"/>
          <w:szCs w:val="28"/>
        </w:rPr>
        <w:t>На сцену выходит мальчик с книгой</w:t>
      </w:r>
    </w:p>
    <w:p w:rsidR="00FE077A" w:rsidRPr="008673F6" w:rsidRDefault="00FE077A" w:rsidP="002E1C3A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i/>
          <w:sz w:val="28"/>
          <w:szCs w:val="28"/>
        </w:rPr>
        <w:t>Борис:</w:t>
      </w:r>
      <w:r w:rsidRPr="008673F6">
        <w:rPr>
          <w:rFonts w:ascii="Times New Roman" w:hAnsi="Times New Roman"/>
          <w:sz w:val="28"/>
          <w:szCs w:val="28"/>
        </w:rPr>
        <w:t xml:space="preserve"> Был вчера в библиотеке, видел книгу там одну,</w:t>
      </w:r>
      <w:r w:rsidRPr="008673F6">
        <w:rPr>
          <w:rFonts w:ascii="Times New Roman" w:hAnsi="Times New Roman"/>
          <w:sz w:val="28"/>
          <w:szCs w:val="28"/>
        </w:rPr>
        <w:br/>
        <w:t xml:space="preserve">             В ней рассказы о героях в Великую Отечественную войну.</w:t>
      </w:r>
      <w:r w:rsidRPr="008673F6">
        <w:rPr>
          <w:rFonts w:ascii="Times New Roman" w:hAnsi="Times New Roman"/>
          <w:sz w:val="28"/>
          <w:szCs w:val="28"/>
        </w:rPr>
        <w:br/>
        <w:t xml:space="preserve">             Завтра нужно книгу прочитать,</w:t>
      </w:r>
      <w:r w:rsidRPr="008673F6">
        <w:rPr>
          <w:rFonts w:ascii="Times New Roman" w:hAnsi="Times New Roman"/>
          <w:sz w:val="28"/>
          <w:szCs w:val="28"/>
        </w:rPr>
        <w:br/>
        <w:t xml:space="preserve">             Чтобы всем ребятам рассказать.</w:t>
      </w:r>
    </w:p>
    <w:p w:rsidR="00FE077A" w:rsidRDefault="00FE077A" w:rsidP="002E1C3A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673F6">
        <w:rPr>
          <w:rFonts w:ascii="Times New Roman" w:hAnsi="Times New Roman"/>
          <w:b/>
          <w:i/>
          <w:sz w:val="28"/>
          <w:szCs w:val="28"/>
        </w:rPr>
        <w:t>Звучит запись взрывов</w:t>
      </w:r>
      <w:r>
        <w:rPr>
          <w:rFonts w:ascii="Times New Roman" w:hAnsi="Times New Roman"/>
          <w:b/>
          <w:i/>
          <w:sz w:val="28"/>
          <w:szCs w:val="28"/>
        </w:rPr>
        <w:t xml:space="preserve">  ( мелодия №2)</w:t>
      </w:r>
      <w:r w:rsidRPr="008673F6">
        <w:rPr>
          <w:rFonts w:ascii="Times New Roman" w:hAnsi="Times New Roman"/>
          <w:b/>
          <w:i/>
          <w:sz w:val="28"/>
          <w:szCs w:val="28"/>
        </w:rPr>
        <w:t>, дети испуганно смотрят по сторона</w:t>
      </w:r>
      <w:r>
        <w:rPr>
          <w:rFonts w:ascii="Times New Roman" w:hAnsi="Times New Roman"/>
          <w:b/>
          <w:i/>
          <w:sz w:val="28"/>
          <w:szCs w:val="28"/>
        </w:rPr>
        <w:t xml:space="preserve">м, за сценой на фоне  песни «Священная война» </w:t>
      </w:r>
    </w:p>
    <w:p w:rsidR="00FE077A" w:rsidRPr="008673F6" w:rsidRDefault="00FE077A" w:rsidP="002E1C3A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E077A" w:rsidRPr="008673F6" w:rsidRDefault="00FE077A" w:rsidP="002E1C3A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A4923">
        <w:rPr>
          <w:rFonts w:ascii="Times New Roman" w:hAnsi="Times New Roman"/>
          <w:b/>
          <w:bCs/>
          <w:sz w:val="28"/>
          <w:szCs w:val="28"/>
          <w:u w:val="single"/>
        </w:rPr>
        <w:t>Ведущий</w:t>
      </w:r>
      <w:r w:rsidRPr="000A492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8673F6">
        <w:rPr>
          <w:rFonts w:ascii="Times New Roman" w:hAnsi="Times New Roman"/>
          <w:sz w:val="28"/>
          <w:szCs w:val="28"/>
        </w:rPr>
        <w:t>На рассвете 22 июня 1941 года началась Великая Отечественная война. Долгие 4 года до 9 мая 1945 года наши деды и прадеды боролись за освобождение родины от фашизма.  Они делали это ради будущих поколений, ради нас. Так давайте рассказывать об этой справедливой войне нашим детям и внукам, чтобы помнили…</w:t>
      </w:r>
    </w:p>
    <w:p w:rsidR="00FE077A" w:rsidRPr="000A4923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0A4923">
        <w:rPr>
          <w:rFonts w:ascii="Times New Roman" w:hAnsi="Times New Roman"/>
          <w:b/>
          <w:bCs/>
          <w:i/>
          <w:sz w:val="28"/>
          <w:szCs w:val="28"/>
        </w:rPr>
        <w:t>Ученик 1 и 2 выходят на сцену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r w:rsidRPr="000A4923">
        <w:rPr>
          <w:rFonts w:ascii="Times New Roman" w:hAnsi="Times New Roman"/>
          <w:b/>
          <w:bCs/>
          <w:i/>
          <w:sz w:val="28"/>
          <w:szCs w:val="28"/>
        </w:rPr>
        <w:t xml:space="preserve">на фоне музыки №4 </w:t>
      </w:r>
      <w:r>
        <w:rPr>
          <w:rFonts w:ascii="Times New Roman" w:hAnsi="Times New Roman"/>
          <w:b/>
          <w:bCs/>
          <w:i/>
          <w:sz w:val="28"/>
          <w:szCs w:val="28"/>
        </w:rPr>
        <w:t>ученики</w:t>
      </w:r>
      <w:r w:rsidRPr="000A4923">
        <w:rPr>
          <w:rFonts w:ascii="Times New Roman" w:hAnsi="Times New Roman"/>
          <w:b/>
          <w:bCs/>
          <w:i/>
          <w:sz w:val="28"/>
          <w:szCs w:val="28"/>
        </w:rPr>
        <w:t xml:space="preserve"> читают текст  </w:t>
      </w:r>
    </w:p>
    <w:p w:rsidR="00FE077A" w:rsidRPr="008673F6" w:rsidRDefault="00FE077A" w:rsidP="008673F6">
      <w:pPr>
        <w:pStyle w:val="NoSpacing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673F6">
        <w:rPr>
          <w:rFonts w:ascii="Times New Roman" w:hAnsi="Times New Roman"/>
          <w:b/>
          <w:bCs/>
          <w:sz w:val="28"/>
          <w:szCs w:val="28"/>
        </w:rPr>
        <w:t xml:space="preserve">Ученик 1. </w:t>
      </w:r>
      <w:r w:rsidRPr="0086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Лето и осень 1941-го. На земле Белогорья не осталось ни одного города, села, деревни, откуда не ушли бы на «смертный бой» мужчины, юноши! </w:t>
      </w:r>
    </w:p>
    <w:p w:rsidR="00FE077A" w:rsidRPr="008673F6" w:rsidRDefault="00FE077A" w:rsidP="008673F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Оба ученика:</w:t>
      </w:r>
      <w:r w:rsidRPr="0086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673F6">
        <w:rPr>
          <w:rFonts w:ascii="Times New Roman" w:hAnsi="Times New Roman"/>
          <w:sz w:val="28"/>
          <w:szCs w:val="28"/>
        </w:rPr>
        <w:t>Вот она, война!</w:t>
      </w:r>
    </w:p>
    <w:p w:rsidR="00FE077A" w:rsidRPr="008673F6" w:rsidRDefault="00FE077A" w:rsidP="008673F6">
      <w:pPr>
        <w:pStyle w:val="NoSpacing"/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673F6">
        <w:rPr>
          <w:rFonts w:ascii="Times New Roman" w:hAnsi="Times New Roman"/>
          <w:b/>
          <w:bCs/>
          <w:sz w:val="28"/>
          <w:szCs w:val="28"/>
        </w:rPr>
        <w:t>Ученик 2.</w:t>
      </w:r>
      <w:r w:rsidRPr="008673F6">
        <w:rPr>
          <w:rFonts w:ascii="Times New Roman" w:hAnsi="Times New Roman"/>
          <w:bCs/>
          <w:sz w:val="28"/>
          <w:szCs w:val="28"/>
        </w:rPr>
        <w:t xml:space="preserve"> </w:t>
      </w:r>
      <w:r w:rsidRPr="0086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Летом 1942 года ни днём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6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ни ночью не стихали бои под Старым Осколом. В Атаманском и Ямском лесах полегли тысячи бойцов и командиров!</w:t>
      </w:r>
      <w:r w:rsidRPr="008673F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E077A" w:rsidRPr="008673F6" w:rsidRDefault="00FE077A" w:rsidP="008673F6">
      <w:pPr>
        <w:pStyle w:val="NoSpacing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673F6">
        <w:rPr>
          <w:rFonts w:ascii="Times New Roman" w:hAnsi="Times New Roman"/>
          <w:b/>
          <w:bCs/>
          <w:sz w:val="28"/>
          <w:szCs w:val="28"/>
        </w:rPr>
        <w:t>Ученик 1.</w:t>
      </w:r>
      <w:r w:rsidRPr="008673F6">
        <w:rPr>
          <w:rFonts w:ascii="Times New Roman" w:hAnsi="Times New Roman"/>
          <w:bCs/>
          <w:sz w:val="28"/>
          <w:szCs w:val="28"/>
        </w:rPr>
        <w:t xml:space="preserve"> </w:t>
      </w:r>
      <w:r w:rsidRPr="0086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Людей, рожденных в начале 20-х годов прошлого века, называют теперь ветеранами. А когда они участвовали в боях Великой Отечественной войны, многие из них были мальчишками и девчонками 16-17!</w:t>
      </w:r>
    </w:p>
    <w:p w:rsidR="00FE077A" w:rsidRPr="008673F6" w:rsidRDefault="00FE077A" w:rsidP="008673F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Оба ученика:</w:t>
      </w:r>
      <w:r w:rsidRPr="0086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673F6">
        <w:rPr>
          <w:rFonts w:ascii="Times New Roman" w:hAnsi="Times New Roman"/>
          <w:sz w:val="28"/>
          <w:szCs w:val="28"/>
        </w:rPr>
        <w:t>17 лет!!!</w:t>
      </w:r>
    </w:p>
    <w:p w:rsidR="00FE077A" w:rsidRPr="008673F6" w:rsidRDefault="00FE077A" w:rsidP="008673F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bCs/>
          <w:sz w:val="28"/>
          <w:szCs w:val="28"/>
        </w:rPr>
        <w:t>Ученик 2.</w:t>
      </w:r>
      <w:r w:rsidRPr="008673F6">
        <w:rPr>
          <w:rFonts w:ascii="Times New Roman" w:hAnsi="Times New Roman"/>
          <w:bCs/>
          <w:sz w:val="28"/>
          <w:szCs w:val="28"/>
        </w:rPr>
        <w:t xml:space="preserve"> </w:t>
      </w:r>
      <w:r w:rsidRPr="008673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суровые дни войны рядом со взрослыми вставали и дети. Школьники зарабатывали деньги в фонд обороны, собирали теплые вещи для фронтовиков, работали на военных заводах, дежурили на крышах домов при воздушных налетах и выступали с концертами перед ранеными воинами в госпиталях.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sz w:val="28"/>
          <w:szCs w:val="28"/>
        </w:rPr>
        <w:t>Ученик 1.</w:t>
      </w:r>
      <w:r w:rsidRPr="008673F6">
        <w:rPr>
          <w:rFonts w:ascii="Times New Roman" w:hAnsi="Times New Roman"/>
          <w:sz w:val="28"/>
          <w:szCs w:val="28"/>
        </w:rPr>
        <w:t xml:space="preserve">  Так давайте вспомним, как это было…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8673F6">
        <w:rPr>
          <w:rFonts w:ascii="Times New Roman" w:hAnsi="Times New Roman"/>
          <w:b/>
          <w:i/>
          <w:sz w:val="28"/>
          <w:szCs w:val="28"/>
          <w:u w:val="single"/>
        </w:rPr>
        <w:t>Песня  (1 куплет) «О той весне»</w:t>
      </w:r>
      <w:r>
        <w:rPr>
          <w:rFonts w:ascii="Times New Roman" w:hAnsi="Times New Roman"/>
          <w:b/>
          <w:i/>
          <w:sz w:val="28"/>
          <w:szCs w:val="28"/>
          <w:u w:val="single"/>
        </w:rPr>
        <w:t>, запись музыки№5</w:t>
      </w:r>
      <w:r w:rsidRPr="008673F6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</w:pP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Кино идет – Воюет взвод.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Далекий год на пленке старой.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Нелегкий путь – Еще чуть-чуть,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И догорят Войны пожары.</w:t>
      </w:r>
    </w:p>
    <w:p w:rsidR="00FE077A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</w:pP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В лихом бою в чужом краю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Пусть берегут любовь и вера,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Чтоб больше их пришло живых –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И рядовых, и офицеров.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sz w:val="28"/>
          <w:szCs w:val="28"/>
        </w:rPr>
        <w:t>Ученик 2:</w:t>
      </w:r>
      <w:r w:rsidRPr="008673F6">
        <w:rPr>
          <w:rFonts w:ascii="Times New Roman" w:hAnsi="Times New Roman"/>
          <w:sz w:val="28"/>
          <w:szCs w:val="28"/>
        </w:rPr>
        <w:t xml:space="preserve">        Пусть солнце утопит всю землю в лучах.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Пусть мирные звёзды сияют над ней!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Пусть дышится глубже, спокойней, вольней!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color w:val="333333"/>
          <w:sz w:val="28"/>
          <w:szCs w:val="28"/>
          <w:u w:val="single"/>
        </w:rPr>
      </w:pPr>
      <w:r w:rsidRPr="008673F6">
        <w:rPr>
          <w:rFonts w:ascii="Times New Roman" w:hAnsi="Times New Roman"/>
          <w:b/>
          <w:i/>
          <w:sz w:val="28"/>
          <w:szCs w:val="28"/>
          <w:u w:val="single"/>
        </w:rPr>
        <w:t>Дети поют песню  «Солнечный круг»</w:t>
      </w:r>
      <w:r>
        <w:rPr>
          <w:rFonts w:ascii="Times New Roman" w:hAnsi="Times New Roman"/>
          <w:b/>
          <w:i/>
          <w:sz w:val="28"/>
          <w:szCs w:val="28"/>
          <w:u w:val="single"/>
        </w:rPr>
        <w:t>,</w:t>
      </w:r>
      <w:r w:rsidRPr="003A1317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>запись музыки№6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color w:val="333333"/>
          <w:sz w:val="28"/>
          <w:szCs w:val="28"/>
        </w:rPr>
      </w:pPr>
      <w:r w:rsidRPr="008673F6">
        <w:rPr>
          <w:rFonts w:ascii="Times New Roman" w:hAnsi="Times New Roman"/>
          <w:i/>
          <w:color w:val="333333"/>
          <w:sz w:val="28"/>
          <w:szCs w:val="28"/>
        </w:rPr>
        <w:t>Против беды, против войны встанем за наших мальчишек.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color w:val="333333"/>
          <w:sz w:val="28"/>
          <w:szCs w:val="28"/>
        </w:rPr>
      </w:pPr>
      <w:r w:rsidRPr="008673F6">
        <w:rPr>
          <w:rFonts w:ascii="Times New Roman" w:hAnsi="Times New Roman"/>
          <w:i/>
          <w:color w:val="333333"/>
          <w:sz w:val="28"/>
          <w:szCs w:val="28"/>
        </w:rPr>
        <w:t>Солнце - навек, счастье  - навек! Так повелел человек.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3F6">
        <w:rPr>
          <w:rFonts w:ascii="Times New Roman" w:hAnsi="Times New Roman"/>
          <w:b/>
          <w:i/>
          <w:color w:val="333333"/>
          <w:sz w:val="28"/>
          <w:szCs w:val="28"/>
        </w:rPr>
        <w:t>Припев:</w:t>
      </w:r>
      <w:r w:rsidRPr="008673F6">
        <w:rPr>
          <w:rFonts w:ascii="Times New Roman" w:hAnsi="Times New Roman"/>
          <w:i/>
          <w:color w:val="333333"/>
          <w:sz w:val="28"/>
          <w:szCs w:val="28"/>
        </w:rPr>
        <w:t xml:space="preserve">   </w:t>
      </w:r>
      <w:r w:rsidRPr="008673F6">
        <w:rPr>
          <w:rFonts w:ascii="Times New Roman" w:hAnsi="Times New Roman"/>
          <w:b/>
          <w:i/>
          <w:color w:val="333333"/>
          <w:sz w:val="28"/>
          <w:szCs w:val="28"/>
        </w:rPr>
        <w:t>(по одному)</w:t>
      </w:r>
      <w:r w:rsidRPr="008673F6">
        <w:rPr>
          <w:rFonts w:ascii="Times New Roman" w:hAnsi="Times New Roman"/>
          <w:i/>
          <w:color w:val="333333"/>
          <w:sz w:val="28"/>
          <w:szCs w:val="28"/>
        </w:rPr>
        <w:t xml:space="preserve">   </w:t>
      </w:r>
      <w:r w:rsidRPr="008673F6">
        <w:rPr>
          <w:rFonts w:ascii="Times New Roman" w:hAnsi="Times New Roman"/>
          <w:i/>
          <w:sz w:val="28"/>
          <w:szCs w:val="28"/>
        </w:rPr>
        <w:t>Пусть всегда будет солнце!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3F6">
        <w:rPr>
          <w:rFonts w:ascii="Times New Roman" w:hAnsi="Times New Roman"/>
          <w:i/>
          <w:sz w:val="28"/>
          <w:szCs w:val="28"/>
        </w:rPr>
        <w:t xml:space="preserve">                                     Пусть всегда будет небо!</w:t>
      </w:r>
      <w:r w:rsidRPr="008673F6">
        <w:rPr>
          <w:rFonts w:ascii="Times New Roman" w:hAnsi="Times New Roman"/>
          <w:i/>
          <w:sz w:val="28"/>
          <w:szCs w:val="28"/>
        </w:rPr>
        <w:br/>
        <w:t xml:space="preserve">                                       Пусть всегда будет мама!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8673F6">
        <w:rPr>
          <w:rFonts w:ascii="Times New Roman" w:hAnsi="Times New Roman"/>
          <w:b/>
          <w:i/>
          <w:sz w:val="28"/>
          <w:szCs w:val="28"/>
        </w:rPr>
        <w:t xml:space="preserve">       Все вместе:  </w:t>
      </w:r>
      <w:r w:rsidRPr="008673F6">
        <w:rPr>
          <w:rFonts w:ascii="Times New Roman" w:hAnsi="Times New Roman"/>
          <w:i/>
          <w:sz w:val="28"/>
          <w:szCs w:val="28"/>
        </w:rPr>
        <w:t xml:space="preserve">Пусть всегда буду Я! </w:t>
      </w:r>
      <w:r w:rsidRPr="008673F6">
        <w:rPr>
          <w:rFonts w:ascii="Times New Roman" w:hAnsi="Times New Roman"/>
          <w:b/>
          <w:i/>
          <w:sz w:val="28"/>
          <w:szCs w:val="28"/>
          <w:u w:val="single"/>
        </w:rPr>
        <w:t>(припев 2 раза)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sz w:val="28"/>
          <w:szCs w:val="28"/>
        </w:rPr>
        <w:t xml:space="preserve">Ученик 1. </w:t>
      </w:r>
      <w:r w:rsidRPr="008673F6">
        <w:rPr>
          <w:rFonts w:ascii="Times New Roman" w:hAnsi="Times New Roman"/>
          <w:sz w:val="28"/>
          <w:szCs w:val="28"/>
        </w:rPr>
        <w:t>Были трудными годы войны,</w:t>
      </w:r>
      <w:r w:rsidRPr="008673F6">
        <w:rPr>
          <w:rFonts w:ascii="Times New Roman" w:hAnsi="Times New Roman"/>
          <w:sz w:val="28"/>
          <w:szCs w:val="28"/>
        </w:rPr>
        <w:br/>
        <w:t xml:space="preserve">                   Но страну отстоять смогли.</w:t>
      </w:r>
      <w:r w:rsidRPr="008673F6">
        <w:rPr>
          <w:rFonts w:ascii="Times New Roman" w:hAnsi="Times New Roman"/>
          <w:sz w:val="28"/>
          <w:szCs w:val="28"/>
        </w:rPr>
        <w:br/>
        <w:t xml:space="preserve">                   И десятки лет с тех пор </w:t>
      </w:r>
      <w:r w:rsidRPr="008673F6">
        <w:rPr>
          <w:rFonts w:ascii="Times New Roman" w:hAnsi="Times New Roman"/>
          <w:sz w:val="28"/>
          <w:szCs w:val="28"/>
        </w:rPr>
        <w:br/>
        <w:t xml:space="preserve">                   Мы не слышим орудий хор.</w:t>
      </w:r>
      <w:r w:rsidRPr="008673F6">
        <w:rPr>
          <w:rFonts w:ascii="Times New Roman" w:hAnsi="Times New Roman"/>
          <w:sz w:val="28"/>
          <w:szCs w:val="28"/>
        </w:rPr>
        <w:br/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b/>
          <w:color w:val="000000"/>
          <w:sz w:val="28"/>
          <w:szCs w:val="28"/>
        </w:rPr>
        <w:t xml:space="preserve">Ученик 2. </w:t>
      </w: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>День Победы! Солнце мая!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 xml:space="preserve">                    Всюду музыка слышна!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 xml:space="preserve">                    Ветераны надевают</w:t>
      </w:r>
    </w:p>
    <w:p w:rsidR="00FE077A" w:rsidRPr="008673F6" w:rsidRDefault="00FE077A" w:rsidP="008673F6">
      <w:pPr>
        <w:pStyle w:val="NoSpacing"/>
        <w:spacing w:line="360" w:lineRule="auto"/>
        <w:rPr>
          <w:rStyle w:val="c0"/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 xml:space="preserve">                    Боевые ордена.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b/>
          <w:color w:val="000000"/>
          <w:sz w:val="28"/>
          <w:szCs w:val="28"/>
        </w:rPr>
        <w:t xml:space="preserve">Ученик 1   </w:t>
      </w: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>А в небе – веселое майское солнце,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 xml:space="preserve">                   Деревья надели зеленый наряд,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 xml:space="preserve">                   Листва отражается в каждом оконце,</w:t>
      </w:r>
    </w:p>
    <w:p w:rsidR="00FE077A" w:rsidRPr="008673F6" w:rsidRDefault="00FE077A" w:rsidP="008673F6">
      <w:pPr>
        <w:pStyle w:val="NoSpacing"/>
        <w:spacing w:line="360" w:lineRule="auto"/>
        <w:rPr>
          <w:rStyle w:val="c0"/>
          <w:rFonts w:ascii="Times New Roman" w:hAnsi="Times New Roman"/>
          <w:color w:val="000000"/>
          <w:sz w:val="28"/>
          <w:szCs w:val="28"/>
        </w:rPr>
      </w:pPr>
      <w:r w:rsidRPr="008673F6">
        <w:rPr>
          <w:rStyle w:val="c0"/>
          <w:rFonts w:ascii="Times New Roman" w:hAnsi="Times New Roman"/>
          <w:color w:val="000000"/>
          <w:sz w:val="28"/>
          <w:szCs w:val="28"/>
        </w:rPr>
        <w:t xml:space="preserve">                   Тюльпаны, как искорки, в праздник горят!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Style w:val="c0"/>
          <w:rFonts w:ascii="Times New Roman" w:hAnsi="Times New Roman"/>
          <w:b/>
          <w:i/>
          <w:color w:val="000000"/>
          <w:sz w:val="28"/>
          <w:szCs w:val="28"/>
          <w:u w:val="single"/>
        </w:rPr>
      </w:pPr>
      <w:r w:rsidRPr="008673F6">
        <w:rPr>
          <w:rStyle w:val="c0"/>
          <w:rFonts w:ascii="Times New Roman" w:hAnsi="Times New Roman"/>
          <w:b/>
          <w:i/>
          <w:color w:val="000000"/>
          <w:sz w:val="28"/>
          <w:szCs w:val="28"/>
          <w:u w:val="single"/>
        </w:rPr>
        <w:t>Звучит 1  куплет и припев песни «День победы»</w:t>
      </w:r>
      <w:r>
        <w:rPr>
          <w:rStyle w:val="c0"/>
          <w:rFonts w:ascii="Times New Roman" w:hAnsi="Times New Roman"/>
          <w:b/>
          <w:i/>
          <w:color w:val="000000"/>
          <w:sz w:val="28"/>
          <w:szCs w:val="28"/>
          <w:u w:val="single"/>
        </w:rPr>
        <w:t>,</w:t>
      </w:r>
      <w:r w:rsidRPr="003A1317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>запись музыки№7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3F6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День Победы, как он был от нас далёк,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3F6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Как в костре потухшем таял уголёк.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3F6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Были вёрсты, обгорелые, в пыли, —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8673F6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Этот день мы приближали как могли.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Style w:val="c0"/>
          <w:rFonts w:ascii="Times New Roman" w:hAnsi="Times New Roman"/>
          <w:b/>
          <w:i/>
          <w:color w:val="000000"/>
          <w:sz w:val="28"/>
          <w:szCs w:val="28"/>
        </w:rPr>
      </w:pPr>
      <w:r w:rsidRPr="008673F6"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 xml:space="preserve">Припев: </w:t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Этот День Победы порохом пропах,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Это праздник с сединою на висках.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Это радость со слезами на глазах.</w:t>
      </w:r>
      <w:r w:rsidRPr="008673F6">
        <w:rPr>
          <w:rFonts w:ascii="Times New Roman" w:hAnsi="Times New Roman"/>
          <w:i/>
          <w:color w:val="222222"/>
          <w:sz w:val="28"/>
          <w:szCs w:val="28"/>
        </w:rPr>
        <w:br/>
      </w:r>
      <w:r w:rsidRPr="008673F6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День Победы! День Победы! День Победы!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i/>
          <w:sz w:val="28"/>
          <w:szCs w:val="28"/>
        </w:rPr>
      </w:pPr>
      <w:r w:rsidRPr="008673F6">
        <w:rPr>
          <w:rFonts w:ascii="Times New Roman" w:hAnsi="Times New Roman"/>
          <w:b/>
          <w:sz w:val="28"/>
          <w:szCs w:val="28"/>
          <w:u w:val="single"/>
        </w:rPr>
        <w:t>Ведущий</w:t>
      </w:r>
      <w:r w:rsidRPr="008673F6">
        <w:rPr>
          <w:rFonts w:ascii="Times New Roman" w:hAnsi="Times New Roman"/>
          <w:i/>
          <w:sz w:val="28"/>
          <w:szCs w:val="28"/>
        </w:rPr>
        <w:t xml:space="preserve">  читает за кулисами</w:t>
      </w:r>
      <w:r w:rsidRPr="003A1317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на фоне  музыки №8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>Кто на лавочке сидел, кто на улицу глядел,</w:t>
      </w:r>
      <w:r w:rsidRPr="008673F6">
        <w:rPr>
          <w:rFonts w:ascii="Times New Roman" w:hAnsi="Times New Roman"/>
          <w:sz w:val="28"/>
          <w:szCs w:val="28"/>
        </w:rPr>
        <w:br/>
        <w:t xml:space="preserve">Рома пел, Борис молчал, </w:t>
      </w:r>
      <w:r w:rsidRPr="008673F6">
        <w:rPr>
          <w:rFonts w:ascii="Times New Roman" w:hAnsi="Times New Roman"/>
          <w:sz w:val="28"/>
          <w:szCs w:val="28"/>
        </w:rPr>
        <w:br/>
        <w:t>А Андрей ногой качал.</w:t>
      </w:r>
      <w:r w:rsidRPr="008673F6">
        <w:rPr>
          <w:rFonts w:ascii="Times New Roman" w:hAnsi="Times New Roman"/>
          <w:sz w:val="28"/>
          <w:szCs w:val="28"/>
        </w:rPr>
        <w:br/>
        <w:t>Дело было вечером, делать было нечего.</w:t>
      </w:r>
      <w:r w:rsidRPr="008673F6">
        <w:rPr>
          <w:rFonts w:ascii="Times New Roman" w:hAnsi="Times New Roman"/>
          <w:sz w:val="28"/>
          <w:szCs w:val="28"/>
        </w:rPr>
        <w:br/>
        <w:t>Галка села на заборе, кот забрался на чердак.</w:t>
      </w:r>
      <w:r w:rsidRPr="008673F6">
        <w:rPr>
          <w:rFonts w:ascii="Times New Roman" w:hAnsi="Times New Roman"/>
          <w:sz w:val="28"/>
          <w:szCs w:val="28"/>
        </w:rPr>
        <w:br/>
        <w:t>Тут сказал ребятам Боря просто так:</w:t>
      </w:r>
    </w:p>
    <w:p w:rsidR="00FE077A" w:rsidRPr="008673F6" w:rsidRDefault="00FE077A" w:rsidP="008673F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673F6">
        <w:rPr>
          <w:rFonts w:ascii="Times New Roman" w:hAnsi="Times New Roman"/>
          <w:b/>
          <w:i/>
          <w:sz w:val="28"/>
          <w:szCs w:val="28"/>
        </w:rPr>
        <w:t>Все участники выходят на сцену берутся за руки и медленно идут вперед и говорят поочерёдно слова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 Мы хотим, чтоб птицы пели, 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 Чтоб весной ручьи звенели,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  Чтобы солнце землю грело, 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  Чтоб берёзка зеленела.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  Чтоб у всех мечты сбывались, 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  Чтобы все вокруг смеялись,</w:t>
      </w:r>
    </w:p>
    <w:p w:rsidR="00FE077A" w:rsidRPr="008673F6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sz w:val="28"/>
          <w:szCs w:val="28"/>
        </w:rPr>
        <w:t xml:space="preserve">                            Чтобы детям снились сны, </w:t>
      </w:r>
    </w:p>
    <w:p w:rsidR="00FE077A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673F6">
        <w:rPr>
          <w:rFonts w:ascii="Times New Roman" w:hAnsi="Times New Roman"/>
          <w:b/>
          <w:i/>
          <w:sz w:val="28"/>
          <w:szCs w:val="28"/>
        </w:rPr>
        <w:t>ВСЕ ВМЕСТЕ:</w:t>
      </w:r>
      <w:r w:rsidRPr="008673F6">
        <w:rPr>
          <w:rFonts w:ascii="Times New Roman" w:hAnsi="Times New Roman"/>
          <w:sz w:val="28"/>
          <w:szCs w:val="28"/>
        </w:rPr>
        <w:t xml:space="preserve"> Чтобы не было войны!</w:t>
      </w:r>
      <w:r w:rsidRPr="008673F6">
        <w:rPr>
          <w:rFonts w:ascii="Times New Roman" w:hAnsi="Times New Roman"/>
          <w:sz w:val="28"/>
          <w:szCs w:val="28"/>
        </w:rPr>
        <w:br/>
      </w:r>
    </w:p>
    <w:p w:rsidR="00FE077A" w:rsidRPr="00E32AB9" w:rsidRDefault="00FE077A" w:rsidP="008673F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</w:p>
    <w:p w:rsidR="00FE077A" w:rsidRPr="00E32AB9" w:rsidRDefault="00FE077A" w:rsidP="00E32AB9">
      <w:pPr>
        <w:pStyle w:val="NoSpacing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B0852">
        <w:rPr>
          <w:rFonts w:ascii="Times New Roman" w:hAnsi="Times New Roman"/>
          <w:noProof/>
          <w:color w:val="000000"/>
          <w:sz w:val="28"/>
          <w:szCs w:val="28"/>
        </w:rPr>
        <w:pict>
          <v:shape id="Рисунок 10" o:spid="_x0000_i1026" type="#_x0000_t75" style="width:190.5pt;height:123pt;visibility:visible">
            <v:imagedata r:id="rId11" o:title=""/>
          </v:shape>
        </w:pict>
      </w:r>
    </w:p>
    <w:sectPr w:rsidR="00FE077A" w:rsidRPr="00E32AB9" w:rsidSect="00335F8B">
      <w:footerReference w:type="default" r:id="rId12"/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77A" w:rsidRDefault="00FE077A" w:rsidP="00F05665">
      <w:pPr>
        <w:spacing w:after="0" w:line="240" w:lineRule="auto"/>
      </w:pPr>
      <w:r>
        <w:separator/>
      </w:r>
    </w:p>
  </w:endnote>
  <w:endnote w:type="continuationSeparator" w:id="0">
    <w:p w:rsidR="00FE077A" w:rsidRDefault="00FE077A" w:rsidP="00F05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77A" w:rsidRDefault="00FE077A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FE077A" w:rsidRDefault="00FE07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77A" w:rsidRDefault="00FE077A" w:rsidP="00F05665">
      <w:pPr>
        <w:spacing w:after="0" w:line="240" w:lineRule="auto"/>
      </w:pPr>
      <w:r>
        <w:separator/>
      </w:r>
    </w:p>
  </w:footnote>
  <w:footnote w:type="continuationSeparator" w:id="0">
    <w:p w:rsidR="00FE077A" w:rsidRDefault="00FE077A" w:rsidP="00F05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3E1"/>
    <w:multiLevelType w:val="multilevel"/>
    <w:tmpl w:val="F1AE6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041"/>
    <w:rsid w:val="00030EE1"/>
    <w:rsid w:val="0005490C"/>
    <w:rsid w:val="000A4923"/>
    <w:rsid w:val="001C3EE1"/>
    <w:rsid w:val="002510C8"/>
    <w:rsid w:val="002778C4"/>
    <w:rsid w:val="002A1607"/>
    <w:rsid w:val="002E1C3A"/>
    <w:rsid w:val="00324041"/>
    <w:rsid w:val="00335F8B"/>
    <w:rsid w:val="003A1317"/>
    <w:rsid w:val="003A59FD"/>
    <w:rsid w:val="004137D6"/>
    <w:rsid w:val="004468BF"/>
    <w:rsid w:val="00460820"/>
    <w:rsid w:val="00497304"/>
    <w:rsid w:val="004B2E41"/>
    <w:rsid w:val="004D3BA6"/>
    <w:rsid w:val="004D7BA9"/>
    <w:rsid w:val="004E3986"/>
    <w:rsid w:val="004F52DD"/>
    <w:rsid w:val="00510330"/>
    <w:rsid w:val="00530BB9"/>
    <w:rsid w:val="00534977"/>
    <w:rsid w:val="00582AB2"/>
    <w:rsid w:val="00631392"/>
    <w:rsid w:val="0065091D"/>
    <w:rsid w:val="00665B70"/>
    <w:rsid w:val="007152D0"/>
    <w:rsid w:val="007536AF"/>
    <w:rsid w:val="00767FC1"/>
    <w:rsid w:val="007767A9"/>
    <w:rsid w:val="007D5207"/>
    <w:rsid w:val="007E34F3"/>
    <w:rsid w:val="008414BC"/>
    <w:rsid w:val="00863A05"/>
    <w:rsid w:val="008673F6"/>
    <w:rsid w:val="0086760D"/>
    <w:rsid w:val="008A0CD9"/>
    <w:rsid w:val="00977F3E"/>
    <w:rsid w:val="00985778"/>
    <w:rsid w:val="009B1353"/>
    <w:rsid w:val="009D7CB9"/>
    <w:rsid w:val="00A40896"/>
    <w:rsid w:val="00A5674E"/>
    <w:rsid w:val="00A726F9"/>
    <w:rsid w:val="00A81A05"/>
    <w:rsid w:val="00AA7655"/>
    <w:rsid w:val="00AB0852"/>
    <w:rsid w:val="00AF3108"/>
    <w:rsid w:val="00B22E14"/>
    <w:rsid w:val="00B23CF2"/>
    <w:rsid w:val="00B46AFE"/>
    <w:rsid w:val="00B5648D"/>
    <w:rsid w:val="00BA2817"/>
    <w:rsid w:val="00BB2470"/>
    <w:rsid w:val="00C50AF4"/>
    <w:rsid w:val="00CC616E"/>
    <w:rsid w:val="00CE227C"/>
    <w:rsid w:val="00D16729"/>
    <w:rsid w:val="00D3570F"/>
    <w:rsid w:val="00D35968"/>
    <w:rsid w:val="00D56CE4"/>
    <w:rsid w:val="00D94A6F"/>
    <w:rsid w:val="00DA0ED5"/>
    <w:rsid w:val="00E06903"/>
    <w:rsid w:val="00E32AB9"/>
    <w:rsid w:val="00EC707E"/>
    <w:rsid w:val="00F01CF4"/>
    <w:rsid w:val="00F05665"/>
    <w:rsid w:val="00F41BD1"/>
    <w:rsid w:val="00F53984"/>
    <w:rsid w:val="00F93A2C"/>
    <w:rsid w:val="00FC1180"/>
    <w:rsid w:val="00FE077A"/>
    <w:rsid w:val="00FF6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74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240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c3">
    <w:name w:val="c1 c3"/>
    <w:basedOn w:val="Normal"/>
    <w:uiPriority w:val="99"/>
    <w:rsid w:val="00F05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DefaultParagraphFont"/>
    <w:uiPriority w:val="99"/>
    <w:rsid w:val="00F05665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F05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566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05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5665"/>
    <w:rPr>
      <w:rFonts w:cs="Times New Roman"/>
    </w:rPr>
  </w:style>
  <w:style w:type="paragraph" w:styleId="NoSpacing">
    <w:name w:val="No Spacing"/>
    <w:uiPriority w:val="99"/>
    <w:qFormat/>
    <w:rsid w:val="004B2E41"/>
  </w:style>
  <w:style w:type="paragraph" w:styleId="HTMLPreformatted">
    <w:name w:val="HTML Preformatted"/>
    <w:basedOn w:val="Normal"/>
    <w:link w:val="HTMLPreformattedChar"/>
    <w:uiPriority w:val="99"/>
    <w:semiHidden/>
    <w:rsid w:val="00BA2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A2817"/>
    <w:rPr>
      <w:rFonts w:ascii="Courier New" w:hAnsi="Courier New" w:cs="Courier New"/>
      <w:sz w:val="20"/>
      <w:szCs w:val="20"/>
    </w:rPr>
  </w:style>
  <w:style w:type="paragraph" w:customStyle="1" w:styleId="NoSpacing1">
    <w:name w:val="No Spacing1"/>
    <w:uiPriority w:val="99"/>
    <w:rsid w:val="008673F6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4E39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35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F8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32AB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93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pxnv/rEcwoQdT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cloud.mail.ru/public/abRh/xyDYSy4r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NDbj/ypUsuRc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7</Pages>
  <Words>1126</Words>
  <Characters>6421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олег</cp:lastModifiedBy>
  <cp:revision>37</cp:revision>
  <cp:lastPrinted>2015-04-23T16:34:00Z</cp:lastPrinted>
  <dcterms:created xsi:type="dcterms:W3CDTF">2015-04-23T16:04:00Z</dcterms:created>
  <dcterms:modified xsi:type="dcterms:W3CDTF">2022-03-13T19:04:00Z</dcterms:modified>
</cp:coreProperties>
</file>